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60ECD47D"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92A7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92A7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92A75">
        <w:rPr>
          <w:b/>
          <w:noProof/>
          <w:sz w:val="24"/>
        </w:rPr>
        <w:t>116-e</w:t>
      </w:r>
      <w:r w:rsidR="008C3F91" w:rsidRPr="00100888">
        <w:rPr>
          <w:b/>
          <w:noProof/>
          <w:sz w:val="24"/>
        </w:rPr>
        <w:fldChar w:fldCharType="end"/>
      </w:r>
      <w:r w:rsidRPr="00100888">
        <w:rPr>
          <w:b/>
          <w:i/>
          <w:noProof/>
          <w:sz w:val="28"/>
        </w:rPr>
        <w:tab/>
      </w:r>
      <w:r w:rsidR="00D31A48" w:rsidRPr="00D31A48">
        <w:rPr>
          <w:b/>
          <w:i/>
          <w:noProof/>
          <w:sz w:val="28"/>
        </w:rPr>
        <w:t>S4aI211261</w:t>
      </w:r>
    </w:p>
    <w:p w14:paraId="6979261F" w14:textId="2CA3F58A"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92A7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92A75">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92A75">
        <w:rPr>
          <w:b/>
          <w:noProof/>
          <w:sz w:val="24"/>
        </w:rPr>
        <w:t>3 February 2022</w:t>
      </w:r>
      <w:r w:rsidRPr="00100888">
        <w:rPr>
          <w:b/>
          <w:noProof/>
          <w:sz w:val="24"/>
        </w:rPr>
        <w:fldChar w:fldCharType="end"/>
      </w:r>
      <w:r w:rsidR="00D31A48">
        <w:rPr>
          <w:b/>
          <w:noProof/>
          <w:sz w:val="24"/>
        </w:rPr>
        <w:tab/>
        <w:t xml:space="preserve"> revision of </w:t>
      </w:r>
      <w:r w:rsidR="00D31A48" w:rsidRPr="00D31A48">
        <w:rPr>
          <w:b/>
          <w:noProof/>
          <w:sz w:val="24"/>
        </w:rPr>
        <w:t>S4aI21125</w:t>
      </w:r>
      <w:r w:rsidR="00D31A48">
        <w:rPr>
          <w:b/>
          <w:noProof/>
          <w:sz w:val="24"/>
        </w:rPr>
        <w:t>9</w:t>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40649F0D" w:rsidR="001E41F3" w:rsidRPr="00100888" w:rsidRDefault="00DE7A08" w:rsidP="00E13F3D">
            <w:pPr>
              <w:pStyle w:val="CRCoverPage"/>
              <w:spacing w:after="0"/>
              <w:jc w:val="right"/>
              <w:rPr>
                <w:b/>
                <w:noProof/>
                <w:sz w:val="28"/>
              </w:rPr>
            </w:pPr>
            <w:r>
              <w:fldChar w:fldCharType="begin"/>
            </w:r>
            <w:r>
              <w:instrText xml:space="preserve"> DOCPROPERTY  Spec#  \* MERGEFORMAT </w:instrText>
            </w:r>
            <w:r>
              <w:fldChar w:fldCharType="separate"/>
            </w:r>
            <w:r w:rsidR="00592A75" w:rsidRPr="00592A75">
              <w:rPr>
                <w:b/>
                <w:noProof/>
                <w:sz w:val="28"/>
              </w:rPr>
              <w:t>TR 26.</w:t>
            </w:r>
            <w:r w:rsidR="0089487A">
              <w:rPr>
                <w:b/>
                <w:noProof/>
                <w:sz w:val="28"/>
              </w:rPr>
              <w:t>805</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3D17B9A" w:rsidR="001E41F3" w:rsidRPr="00100888" w:rsidRDefault="00DE7A08" w:rsidP="00FD6F6A">
            <w:pPr>
              <w:pStyle w:val="CRCoverPage"/>
              <w:spacing w:after="0"/>
              <w:jc w:val="center"/>
              <w:rPr>
                <w:noProof/>
              </w:rPr>
            </w:pPr>
            <w:r>
              <w:fldChar w:fldCharType="begin"/>
            </w:r>
            <w:r>
              <w:instrText xml:space="preserve"> DOCPROPERTY  Cr#  \* MERGEFORMAT </w:instrText>
            </w:r>
            <w:r>
              <w:fldChar w:fldCharType="separate"/>
            </w:r>
            <w:r w:rsidR="00592A75" w:rsidRPr="00592A75">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85E2051" w:rsidR="001E41F3" w:rsidRPr="00100888" w:rsidRDefault="00DE7A08">
            <w:pPr>
              <w:pStyle w:val="CRCoverPage"/>
              <w:spacing w:after="0"/>
              <w:jc w:val="center"/>
              <w:rPr>
                <w:noProof/>
                <w:sz w:val="28"/>
              </w:rPr>
            </w:pPr>
            <w:r>
              <w:fldChar w:fldCharType="begin"/>
            </w:r>
            <w:r>
              <w:instrText xml:space="preserve"> DOCPROPERTY  Version  \* MERGEFORMAT </w:instrText>
            </w:r>
            <w:r>
              <w:fldChar w:fldCharType="separate"/>
            </w:r>
            <w:r w:rsidR="00592A75" w:rsidRPr="00592A75">
              <w:rPr>
                <w:b/>
                <w:noProof/>
                <w:sz w:val="28"/>
              </w:rPr>
              <w:t>1.0.0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27A8DD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3F42C677" w:rsidR="001E41F3" w:rsidRPr="00100888" w:rsidRDefault="00E7200B">
            <w:pPr>
              <w:pStyle w:val="CRCoverPage"/>
              <w:spacing w:after="0"/>
              <w:ind w:left="100"/>
              <w:rPr>
                <w:noProof/>
              </w:rPr>
            </w:pPr>
            <w:r>
              <w:t>Structure update for TR 26.805</w:t>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2782E27" w:rsidR="001E41F3" w:rsidRPr="00100888" w:rsidRDefault="00E7200B">
            <w:pPr>
              <w:pStyle w:val="CRCoverPage"/>
              <w:spacing w:after="0"/>
              <w:ind w:left="100"/>
              <w:rPr>
                <w:noProof/>
              </w:rPr>
            </w:pPr>
            <w:r>
              <w:t>Ericsson LM</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2C04CCC" w:rsidR="001E41F3" w:rsidRPr="00100888" w:rsidRDefault="00DE7A08" w:rsidP="00547111">
            <w:pPr>
              <w:pStyle w:val="CRCoverPage"/>
              <w:spacing w:after="0"/>
              <w:ind w:left="100"/>
              <w:rPr>
                <w:noProof/>
              </w:rPr>
            </w:pPr>
            <w:r>
              <w:fldChar w:fldCharType="begin"/>
            </w:r>
            <w:r>
              <w:instrText xml:space="preserve"> DOCPROPERTY  SourceIfTsg  \* MERGEFORMAT </w:instrText>
            </w:r>
            <w:r>
              <w:fldChar w:fldCharType="separate"/>
            </w:r>
            <w:r w:rsidR="00592A75">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7DCBC81" w:rsidR="001E41F3" w:rsidRPr="00100888" w:rsidRDefault="00E7200B">
            <w:pPr>
              <w:pStyle w:val="CRCoverPage"/>
              <w:spacing w:after="0"/>
              <w:ind w:left="100"/>
              <w:rPr>
                <w:noProof/>
              </w:rPr>
            </w:pPr>
            <w:r>
              <w:t>FS_NPN4AVProd</w:t>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FA15725" w:rsidR="001E41F3" w:rsidRDefault="00DE7A08">
            <w:pPr>
              <w:pStyle w:val="CRCoverPage"/>
              <w:spacing w:after="0"/>
              <w:ind w:left="100"/>
              <w:rPr>
                <w:noProof/>
              </w:rPr>
            </w:pPr>
            <w:r>
              <w:fldChar w:fldCharType="begin"/>
            </w:r>
            <w:r>
              <w:instrText xml:space="preserve"> DOCPROPERTY  ResDate  \* MERGEFORMAT </w:instrText>
            </w:r>
            <w:r>
              <w:fldChar w:fldCharType="separate"/>
            </w:r>
            <w:r w:rsidR="00592A75">
              <w:rPr>
                <w:noProof/>
              </w:rPr>
              <w:t>2021-11-XX</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C95A89" w:rsidR="001E41F3" w:rsidRDefault="00DE7A08" w:rsidP="00D24991">
            <w:pPr>
              <w:pStyle w:val="CRCoverPage"/>
              <w:spacing w:after="0"/>
              <w:ind w:left="100" w:right="-609"/>
              <w:rPr>
                <w:b/>
                <w:noProof/>
              </w:rPr>
            </w:pPr>
            <w:r>
              <w:fldChar w:fldCharType="begin"/>
            </w:r>
            <w:r>
              <w:instrText xml:space="preserve"> DOCPROPERTY  Cat  \* MERGEFORMAT </w:instrText>
            </w:r>
            <w:r>
              <w:fldChar w:fldCharType="separate"/>
            </w:r>
            <w:r w:rsidR="00592A75" w:rsidRPr="00592A75">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4B59F09" w:rsidR="001E41F3" w:rsidRDefault="00DE7A08">
            <w:pPr>
              <w:pStyle w:val="CRCoverPage"/>
              <w:spacing w:after="0"/>
              <w:ind w:left="100"/>
              <w:rPr>
                <w:noProof/>
              </w:rPr>
            </w:pPr>
            <w:r>
              <w:fldChar w:fldCharType="begin"/>
            </w:r>
            <w:r>
              <w:instrText xml:space="preserve"> DOCPROPERTY  Release  \* MERGEFORMAT </w:instrText>
            </w:r>
            <w:r>
              <w:fldChar w:fldCharType="separate"/>
            </w:r>
            <w:r w:rsidR="00592A75">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6A2EB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24F6F72" w:rsidR="001E41F3" w:rsidRDefault="00E7200B">
            <w:pPr>
              <w:pStyle w:val="CRCoverPage"/>
              <w:spacing w:after="0"/>
              <w:ind w:left="100"/>
              <w:rPr>
                <w:noProof/>
              </w:rPr>
            </w:pPr>
            <w:r>
              <w:rPr>
                <w:noProof/>
              </w:rPr>
              <w:t>Update of structure to reduce heading level.</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6322E" w14:textId="77777777" w:rsidR="00592A75" w:rsidRDefault="00641EE3" w:rsidP="00E7200B">
            <w:pPr>
              <w:pStyle w:val="CRCoverPage"/>
              <w:numPr>
                <w:ilvl w:val="0"/>
                <w:numId w:val="4"/>
              </w:numPr>
              <w:spacing w:after="0"/>
            </w:pPr>
            <w:r>
              <w:t>Movement of Clause 5.2.3 (Potential Solutions) to Clause 6 (Potential Issues and Candidate Solutions)</w:t>
            </w:r>
          </w:p>
          <w:p w14:paraId="400A8BEA" w14:textId="77777777" w:rsidR="00641EE3" w:rsidRDefault="00641EE3" w:rsidP="00E7200B">
            <w:pPr>
              <w:pStyle w:val="CRCoverPage"/>
              <w:numPr>
                <w:ilvl w:val="0"/>
                <w:numId w:val="4"/>
              </w:numPr>
              <w:spacing w:after="0"/>
            </w:pPr>
            <w:r>
              <w:t>Removing the Heading level 5.2.2 (Wireless camera workflows)</w:t>
            </w:r>
          </w:p>
          <w:p w14:paraId="6875B5A2" w14:textId="544DE3FE" w:rsidR="00641EE3" w:rsidRDefault="00641EE3" w:rsidP="00E7200B">
            <w:pPr>
              <w:pStyle w:val="CRCoverPage"/>
              <w:numPr>
                <w:ilvl w:val="0"/>
                <w:numId w:val="4"/>
              </w:numPr>
              <w:spacing w:after="0"/>
            </w:pPr>
            <w:r>
              <w:t>Moving all subsections from 5.2.2 two heading levels up (to Heading level 5.x)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693A6E2" w:rsidR="001E41F3" w:rsidRDefault="001E41F3">
            <w:pPr>
              <w:pStyle w:val="CRCoverPage"/>
              <w:spacing w:after="0"/>
              <w:ind w:left="100"/>
              <w:rPr>
                <w:noProof/>
              </w:rPr>
            </w:pP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1CBDFB9" w14:textId="2C95DD55" w:rsidR="0089487A" w:rsidRDefault="0089487A" w:rsidP="0089487A">
      <w:pPr>
        <w:pStyle w:val="StyleChangefirst"/>
        <w:spacing w:before="600"/>
        <w:jc w:val="left"/>
      </w:pPr>
    </w:p>
    <w:sectPr w:rsidR="008948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C70B5" w14:textId="77777777" w:rsidR="00DE7A08" w:rsidRDefault="00DE7A08">
      <w:r>
        <w:separator/>
      </w:r>
    </w:p>
  </w:endnote>
  <w:endnote w:type="continuationSeparator" w:id="0">
    <w:p w14:paraId="42E72323" w14:textId="77777777" w:rsidR="00DE7A08" w:rsidRDefault="00DE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1F63B" w14:textId="77777777" w:rsidR="00DE7A08" w:rsidRDefault="00DE7A08">
      <w:r>
        <w:separator/>
      </w:r>
    </w:p>
  </w:footnote>
  <w:footnote w:type="continuationSeparator" w:id="0">
    <w:p w14:paraId="1DA57254" w14:textId="77777777" w:rsidR="00DE7A08" w:rsidRDefault="00DE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62AE"/>
    <w:rsid w:val="000469A8"/>
    <w:rsid w:val="00051EFE"/>
    <w:rsid w:val="00062FF1"/>
    <w:rsid w:val="00072B0F"/>
    <w:rsid w:val="00075DD2"/>
    <w:rsid w:val="000819A9"/>
    <w:rsid w:val="00087F5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E6EB5"/>
    <w:rsid w:val="000F0DF5"/>
    <w:rsid w:val="000F2113"/>
    <w:rsid w:val="000F2D53"/>
    <w:rsid w:val="000F62A2"/>
    <w:rsid w:val="00100888"/>
    <w:rsid w:val="00102461"/>
    <w:rsid w:val="00111943"/>
    <w:rsid w:val="0011557D"/>
    <w:rsid w:val="001247CC"/>
    <w:rsid w:val="00130F83"/>
    <w:rsid w:val="00130FE8"/>
    <w:rsid w:val="0013254F"/>
    <w:rsid w:val="00137276"/>
    <w:rsid w:val="00145D43"/>
    <w:rsid w:val="001472C0"/>
    <w:rsid w:val="001521CB"/>
    <w:rsid w:val="0015240A"/>
    <w:rsid w:val="001539A9"/>
    <w:rsid w:val="00154971"/>
    <w:rsid w:val="00155954"/>
    <w:rsid w:val="00164DF5"/>
    <w:rsid w:val="00170D3C"/>
    <w:rsid w:val="00175C48"/>
    <w:rsid w:val="00177395"/>
    <w:rsid w:val="00181823"/>
    <w:rsid w:val="00192C46"/>
    <w:rsid w:val="0019401A"/>
    <w:rsid w:val="001A08B3"/>
    <w:rsid w:val="001A7B6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D6487"/>
    <w:rsid w:val="001E3C5C"/>
    <w:rsid w:val="001E41F3"/>
    <w:rsid w:val="001F3489"/>
    <w:rsid w:val="001F74DA"/>
    <w:rsid w:val="00200520"/>
    <w:rsid w:val="00206EB9"/>
    <w:rsid w:val="00211725"/>
    <w:rsid w:val="00212421"/>
    <w:rsid w:val="00222392"/>
    <w:rsid w:val="00223310"/>
    <w:rsid w:val="00237DA7"/>
    <w:rsid w:val="002501CC"/>
    <w:rsid w:val="0025485E"/>
    <w:rsid w:val="00256BD4"/>
    <w:rsid w:val="00256E57"/>
    <w:rsid w:val="0026004D"/>
    <w:rsid w:val="00263812"/>
    <w:rsid w:val="002640DD"/>
    <w:rsid w:val="002666AB"/>
    <w:rsid w:val="00275351"/>
    <w:rsid w:val="00275D12"/>
    <w:rsid w:val="00280023"/>
    <w:rsid w:val="00284BDB"/>
    <w:rsid w:val="00284C46"/>
    <w:rsid w:val="00284FEB"/>
    <w:rsid w:val="002860C4"/>
    <w:rsid w:val="0028785F"/>
    <w:rsid w:val="00287EDA"/>
    <w:rsid w:val="00292502"/>
    <w:rsid w:val="002B0120"/>
    <w:rsid w:val="002B5741"/>
    <w:rsid w:val="002C4000"/>
    <w:rsid w:val="002C5F3D"/>
    <w:rsid w:val="002C7E3F"/>
    <w:rsid w:val="002E56F5"/>
    <w:rsid w:val="002F452D"/>
    <w:rsid w:val="002F4C57"/>
    <w:rsid w:val="00305409"/>
    <w:rsid w:val="0031109F"/>
    <w:rsid w:val="00311D3C"/>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1A36"/>
    <w:rsid w:val="003E2F7E"/>
    <w:rsid w:val="003E3702"/>
    <w:rsid w:val="003E489E"/>
    <w:rsid w:val="003F203F"/>
    <w:rsid w:val="003F50B3"/>
    <w:rsid w:val="003F5E70"/>
    <w:rsid w:val="003F7B7F"/>
    <w:rsid w:val="004004D3"/>
    <w:rsid w:val="004015E1"/>
    <w:rsid w:val="00404A80"/>
    <w:rsid w:val="00410371"/>
    <w:rsid w:val="00413544"/>
    <w:rsid w:val="0041743A"/>
    <w:rsid w:val="004178BE"/>
    <w:rsid w:val="004219D3"/>
    <w:rsid w:val="004239C6"/>
    <w:rsid w:val="004242F1"/>
    <w:rsid w:val="00434018"/>
    <w:rsid w:val="00434313"/>
    <w:rsid w:val="004455D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406A"/>
    <w:rsid w:val="004A6257"/>
    <w:rsid w:val="004A6909"/>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7C40"/>
    <w:rsid w:val="00561D02"/>
    <w:rsid w:val="00563223"/>
    <w:rsid w:val="005712DF"/>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B0B10"/>
    <w:rsid w:val="005B681B"/>
    <w:rsid w:val="005C3CAA"/>
    <w:rsid w:val="005D0749"/>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1EE3"/>
    <w:rsid w:val="0064311D"/>
    <w:rsid w:val="00643A15"/>
    <w:rsid w:val="00652790"/>
    <w:rsid w:val="00655ED0"/>
    <w:rsid w:val="00661089"/>
    <w:rsid w:val="00661ABA"/>
    <w:rsid w:val="00662EE4"/>
    <w:rsid w:val="0066640B"/>
    <w:rsid w:val="00672701"/>
    <w:rsid w:val="006755C6"/>
    <w:rsid w:val="00686D94"/>
    <w:rsid w:val="0068715A"/>
    <w:rsid w:val="006910B7"/>
    <w:rsid w:val="00692772"/>
    <w:rsid w:val="00692901"/>
    <w:rsid w:val="00695808"/>
    <w:rsid w:val="00697C99"/>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6931"/>
    <w:rsid w:val="007071AB"/>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27A7"/>
    <w:rsid w:val="00796859"/>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37FC7"/>
    <w:rsid w:val="008469C2"/>
    <w:rsid w:val="00853CBE"/>
    <w:rsid w:val="00855BA9"/>
    <w:rsid w:val="008626E7"/>
    <w:rsid w:val="0086315A"/>
    <w:rsid w:val="00864511"/>
    <w:rsid w:val="00870EE7"/>
    <w:rsid w:val="008759D4"/>
    <w:rsid w:val="008771FB"/>
    <w:rsid w:val="008863B9"/>
    <w:rsid w:val="0088741A"/>
    <w:rsid w:val="008930F4"/>
    <w:rsid w:val="008935EF"/>
    <w:rsid w:val="0089487A"/>
    <w:rsid w:val="00895734"/>
    <w:rsid w:val="008A0F95"/>
    <w:rsid w:val="008A19F6"/>
    <w:rsid w:val="008A45A6"/>
    <w:rsid w:val="008A79A2"/>
    <w:rsid w:val="008B2706"/>
    <w:rsid w:val="008C3F91"/>
    <w:rsid w:val="008C611C"/>
    <w:rsid w:val="008D26EC"/>
    <w:rsid w:val="008D2A5D"/>
    <w:rsid w:val="008D509D"/>
    <w:rsid w:val="008E3681"/>
    <w:rsid w:val="008E5CD6"/>
    <w:rsid w:val="008E6664"/>
    <w:rsid w:val="008E70E1"/>
    <w:rsid w:val="008F14D6"/>
    <w:rsid w:val="008F1D09"/>
    <w:rsid w:val="008F2E88"/>
    <w:rsid w:val="008F686C"/>
    <w:rsid w:val="00901FEF"/>
    <w:rsid w:val="0090658F"/>
    <w:rsid w:val="009139CB"/>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016"/>
    <w:rsid w:val="009A5753"/>
    <w:rsid w:val="009A579D"/>
    <w:rsid w:val="009A662C"/>
    <w:rsid w:val="009A6C38"/>
    <w:rsid w:val="009B2AA4"/>
    <w:rsid w:val="009B7352"/>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52EA"/>
    <w:rsid w:val="00A9733A"/>
    <w:rsid w:val="00AA2CBC"/>
    <w:rsid w:val="00AA3F07"/>
    <w:rsid w:val="00AA48AD"/>
    <w:rsid w:val="00AA642C"/>
    <w:rsid w:val="00AA79E7"/>
    <w:rsid w:val="00AB10CF"/>
    <w:rsid w:val="00AC5820"/>
    <w:rsid w:val="00AD1CD8"/>
    <w:rsid w:val="00AD2224"/>
    <w:rsid w:val="00AE7DB2"/>
    <w:rsid w:val="00AF094D"/>
    <w:rsid w:val="00B021A6"/>
    <w:rsid w:val="00B0256A"/>
    <w:rsid w:val="00B10385"/>
    <w:rsid w:val="00B156D5"/>
    <w:rsid w:val="00B22259"/>
    <w:rsid w:val="00B2396B"/>
    <w:rsid w:val="00B252A8"/>
    <w:rsid w:val="00B258BB"/>
    <w:rsid w:val="00B26524"/>
    <w:rsid w:val="00B266B8"/>
    <w:rsid w:val="00B26CF8"/>
    <w:rsid w:val="00B26D1B"/>
    <w:rsid w:val="00B300FC"/>
    <w:rsid w:val="00B34252"/>
    <w:rsid w:val="00B3756A"/>
    <w:rsid w:val="00B416A7"/>
    <w:rsid w:val="00B46B24"/>
    <w:rsid w:val="00B55534"/>
    <w:rsid w:val="00B5758E"/>
    <w:rsid w:val="00B61FD7"/>
    <w:rsid w:val="00B64422"/>
    <w:rsid w:val="00B673F3"/>
    <w:rsid w:val="00B67434"/>
    <w:rsid w:val="00B67B97"/>
    <w:rsid w:val="00B729C6"/>
    <w:rsid w:val="00B764FA"/>
    <w:rsid w:val="00B85CD7"/>
    <w:rsid w:val="00B87915"/>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559B"/>
    <w:rsid w:val="00C065A6"/>
    <w:rsid w:val="00C0702B"/>
    <w:rsid w:val="00C26750"/>
    <w:rsid w:val="00C317B6"/>
    <w:rsid w:val="00C3493B"/>
    <w:rsid w:val="00C40DB8"/>
    <w:rsid w:val="00C42100"/>
    <w:rsid w:val="00C44458"/>
    <w:rsid w:val="00C462C1"/>
    <w:rsid w:val="00C4748B"/>
    <w:rsid w:val="00C51639"/>
    <w:rsid w:val="00C52B70"/>
    <w:rsid w:val="00C66BA2"/>
    <w:rsid w:val="00C70A0B"/>
    <w:rsid w:val="00C873AA"/>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1694E"/>
    <w:rsid w:val="00D23BDA"/>
    <w:rsid w:val="00D24991"/>
    <w:rsid w:val="00D31A48"/>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388"/>
    <w:rsid w:val="00DE1600"/>
    <w:rsid w:val="00DE2E95"/>
    <w:rsid w:val="00DE34CF"/>
    <w:rsid w:val="00DE7A08"/>
    <w:rsid w:val="00DF2405"/>
    <w:rsid w:val="00DF26BE"/>
    <w:rsid w:val="00DF4C77"/>
    <w:rsid w:val="00DF7E9F"/>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530F5"/>
    <w:rsid w:val="00E53365"/>
    <w:rsid w:val="00E53F3D"/>
    <w:rsid w:val="00E60452"/>
    <w:rsid w:val="00E6348D"/>
    <w:rsid w:val="00E7200B"/>
    <w:rsid w:val="00E7222A"/>
    <w:rsid w:val="00E75C01"/>
    <w:rsid w:val="00E77296"/>
    <w:rsid w:val="00E8432C"/>
    <w:rsid w:val="00E86037"/>
    <w:rsid w:val="00E90A14"/>
    <w:rsid w:val="00EA296D"/>
    <w:rsid w:val="00EA5943"/>
    <w:rsid w:val="00EB09B7"/>
    <w:rsid w:val="00EB2ED4"/>
    <w:rsid w:val="00EB33BB"/>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52E70"/>
    <w:rsid w:val="00F5560B"/>
    <w:rsid w:val="00F67B33"/>
    <w:rsid w:val="00F73019"/>
    <w:rsid w:val="00F7780B"/>
    <w:rsid w:val="00F807F9"/>
    <w:rsid w:val="00F80F81"/>
    <w:rsid w:val="00F840DC"/>
    <w:rsid w:val="00F84274"/>
    <w:rsid w:val="00F87659"/>
    <w:rsid w:val="00F91CC1"/>
    <w:rsid w:val="00FB6386"/>
    <w:rsid w:val="00FC503A"/>
    <w:rsid w:val="00FD16BF"/>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6B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322</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Thorsten Lohmar</cp:lastModifiedBy>
  <cp:revision>2</cp:revision>
  <cp:lastPrinted>1900-01-01T08:00:00Z</cp:lastPrinted>
  <dcterms:created xsi:type="dcterms:W3CDTF">2021-12-02T14:24:00Z</dcterms:created>
  <dcterms:modified xsi:type="dcterms:W3CDTF">2021-12-02T14:24:00Z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S4aI21xxxx</vt:lpwstr>
  </property>
  <property fmtid="{D5CDD505-2E9C-101B-9397-08002B2CF9AE}" pid="9" name="Spec#">
    <vt:lpwstr>TR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2021-11-XX</vt:lpwstr>
  </property>
  <property fmtid="{D5CDD505-2E9C-101B-9397-08002B2CF9AE}" pid="18" name="Release">
    <vt:lpwstr>Rel-17</vt:lpwstr>
  </property>
  <property fmtid="{D5CDD505-2E9C-101B-9397-08002B2CF9AE}" pid="19" name="CrTitle">
    <vt:lpwstr>Static domain model</vt:lpwstr>
  </property>
  <property fmtid="{D5CDD505-2E9C-101B-9397-08002B2CF9AE}" pid="20" name="MtgTitle">
    <vt:lpwstr>ad hoc post</vt:lpwstr>
  </property>
</Properties>
</file>